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8307F" w14:textId="77777777" w:rsidR="002B04A6" w:rsidRDefault="002B04A6" w:rsidP="00E0288B">
      <w:pPr>
        <w:pStyle w:val="LAText"/>
        <w:spacing w:before="0"/>
        <w:rPr>
          <w:b/>
          <w:bCs/>
          <w:szCs w:val="21"/>
        </w:rPr>
      </w:pPr>
    </w:p>
    <w:p w14:paraId="2D541C67" w14:textId="139AAC7F" w:rsidR="00E0288B" w:rsidRDefault="008852D2" w:rsidP="00E0288B">
      <w:pPr>
        <w:pStyle w:val="LAText"/>
        <w:spacing w:before="0"/>
        <w:rPr>
          <w:b/>
          <w:bCs/>
          <w:szCs w:val="21"/>
        </w:rPr>
      </w:pPr>
      <w:r w:rsidRPr="008852D2">
        <w:rPr>
          <w:b/>
          <w:bCs/>
          <w:szCs w:val="21"/>
        </w:rPr>
        <w:t>Eigenerklärung zur Umsetzung von Art. 5k Abs. 1 der Verordnung (EU) Nr. 833/2014 in der Fassung des Art. 1 Ziff. 16 der Verordnung (EU) 2025/2033 des Rates vom 23. Oktober 2025</w:t>
      </w:r>
    </w:p>
    <w:p w14:paraId="0525BE62" w14:textId="77777777" w:rsidR="008852D2" w:rsidRPr="00F84CE9" w:rsidRDefault="008852D2" w:rsidP="00E0288B">
      <w:pPr>
        <w:pStyle w:val="LAText"/>
        <w:spacing w:before="0"/>
        <w:rPr>
          <w:b/>
          <w:szCs w:val="21"/>
        </w:rPr>
      </w:pPr>
    </w:p>
    <w:tbl>
      <w:tblPr>
        <w:tblW w:w="9067"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67"/>
      </w:tblGrid>
      <w:tr w:rsidR="00BE1228" w:rsidRPr="00F84CE9" w14:paraId="60EE246C" w14:textId="77777777" w:rsidTr="000B0F04">
        <w:trPr>
          <w:trHeight w:val="1853"/>
        </w:trPr>
        <w:tc>
          <w:tcPr>
            <w:tcW w:w="9067" w:type="dxa"/>
            <w:shd w:val="clear" w:color="auto" w:fill="FFFFFF" w:themeFill="background1"/>
          </w:tcPr>
          <w:p w14:paraId="7FACDD31" w14:textId="77777777" w:rsidR="00200F45" w:rsidRDefault="00BE1228">
            <w:pPr>
              <w:pStyle w:val="LAText"/>
              <w:spacing w:before="0"/>
              <w:rPr>
                <w:b/>
                <w:szCs w:val="21"/>
              </w:rPr>
            </w:pPr>
            <w:bookmarkStart w:id="0" w:name="_Ref454132302"/>
            <w:r w:rsidRPr="00F84CE9">
              <w:rPr>
                <w:b/>
                <w:szCs w:val="21"/>
              </w:rPr>
              <w:t>Verbindliche Hinweise zur Bearbeitung des Formblatts:</w:t>
            </w:r>
          </w:p>
          <w:p w14:paraId="351132EB" w14:textId="77777777" w:rsidR="00200F45" w:rsidRDefault="00200F45" w:rsidP="00200F45">
            <w:pPr>
              <w:pStyle w:val="LAText"/>
              <w:spacing w:before="0"/>
              <w:rPr>
                <w:i/>
                <w:szCs w:val="21"/>
              </w:rPr>
            </w:pPr>
          </w:p>
          <w:p w14:paraId="7D1FC7CF" w14:textId="77777777" w:rsidR="006F1A96" w:rsidRPr="000B0F04" w:rsidRDefault="006F1A96" w:rsidP="000B0F04">
            <w:pPr>
              <w:pStyle w:val="LAText"/>
              <w:spacing w:before="0" w:after="120"/>
              <w:ind w:left="601" w:hanging="601"/>
              <w:rPr>
                <w:iCs/>
                <w:szCs w:val="21"/>
              </w:rPr>
            </w:pPr>
            <w:r w:rsidRPr="006F1A96">
              <w:rPr>
                <w:i/>
                <w:szCs w:val="21"/>
              </w:rPr>
              <w:t>–</w:t>
            </w:r>
            <w:r w:rsidRPr="000B0F04">
              <w:rPr>
                <w:iCs/>
                <w:szCs w:val="21"/>
              </w:rPr>
              <w:tab/>
              <w:t>Der Bieter muss die in den grau hinterlegten markierten Bereichen des Formblatts geforderten Angaben und Erklärungen abgeben. Dabei sind – soweit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5FD3F1BF" w14:textId="1036E138" w:rsidR="00BE1228" w:rsidRPr="000B0F04" w:rsidRDefault="006F1A96" w:rsidP="000B0F04">
            <w:pPr>
              <w:pStyle w:val="LAText"/>
              <w:spacing w:before="0" w:after="120"/>
              <w:ind w:left="601" w:hanging="601"/>
              <w:rPr>
                <w:iCs/>
                <w:szCs w:val="21"/>
              </w:rPr>
            </w:pPr>
            <w:r w:rsidRPr="000B0F04">
              <w:rPr>
                <w:iCs/>
                <w:szCs w:val="21"/>
              </w:rPr>
              <w:t>–</w:t>
            </w:r>
            <w:r w:rsidRPr="000B0F04">
              <w:rPr>
                <w:iCs/>
                <w:szCs w:val="21"/>
              </w:rPr>
              <w:tab/>
              <w:t>Ist der Bieter eine Bietergemeinschaft, ist nur ein (1) Formblatt von der Bietergemeinschaft auszufüllen. Formblätter von einzelnen Mitgliedern werden nicht angenommen. Die Erklärungen im Formblatt gelten damit als von allen Mitgliedern der Bietergemeinschaft abgegeben.</w:t>
            </w:r>
          </w:p>
        </w:tc>
      </w:tr>
    </w:tbl>
    <w:p w14:paraId="6215AB95" w14:textId="77777777" w:rsidR="00E0288B" w:rsidRPr="00F84CE9" w:rsidRDefault="00E0288B" w:rsidP="00E0288B">
      <w:pPr>
        <w:pStyle w:val="LAText"/>
        <w:spacing w:before="0"/>
        <w:rPr>
          <w:szCs w:val="21"/>
        </w:rPr>
      </w:pPr>
      <w:bookmarkStart w:id="1" w:name="_Hlk103006883"/>
      <w:bookmarkEnd w:id="0"/>
    </w:p>
    <w:bookmarkEnd w:id="1"/>
    <w:p w14:paraId="4D9DF752" w14:textId="77777777" w:rsidR="008852D2" w:rsidRPr="008852D2" w:rsidRDefault="008852D2" w:rsidP="008852D2">
      <w:pPr>
        <w:pStyle w:val="LAText"/>
      </w:pPr>
      <w:r w:rsidRPr="008852D2">
        <w:t xml:space="preserve">Gemäß Art. 5k Abs. 1 der Verordnung (EU) Nr. 833/2014 in der Fassung des Art. 1 Ziff. 16 der Verordnung (EU) 2025/2033 des Rates vom 23. Oktober 2025 ist es </w:t>
      </w:r>
      <w:bookmarkStart w:id="2" w:name="_Hlk100674991"/>
      <w:r w:rsidRPr="008852D2">
        <w:t>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4025E7D8" w14:textId="77777777" w:rsidR="008852D2" w:rsidRPr="008852D2" w:rsidRDefault="008852D2" w:rsidP="008852D2">
      <w:pPr>
        <w:pStyle w:val="LAText"/>
        <w:rPr>
          <w:szCs w:val="21"/>
        </w:rPr>
      </w:pPr>
    </w:p>
    <w:p w14:paraId="63E116D5" w14:textId="1F536998" w:rsidR="008852D2" w:rsidRPr="008852D2" w:rsidRDefault="008852D2" w:rsidP="008852D2">
      <w:pPr>
        <w:pStyle w:val="LAListe1"/>
        <w:numPr>
          <w:ilvl w:val="0"/>
          <w:numId w:val="18"/>
        </w:numPr>
      </w:pPr>
      <w:r w:rsidRPr="008852D2">
        <w:t>russische Staatsangehörige, in Russland ansässige natürliche Personen oder in Russland niedergelassene juristische Personen, Organisationen oder Einrichtungen,</w:t>
      </w:r>
    </w:p>
    <w:p w14:paraId="27B95187" w14:textId="4EB852BC" w:rsidR="008852D2" w:rsidRPr="008852D2" w:rsidRDefault="008852D2" w:rsidP="008852D2">
      <w:pPr>
        <w:pStyle w:val="LAListe1"/>
        <w:numPr>
          <w:ilvl w:val="0"/>
          <w:numId w:val="18"/>
        </w:numPr>
      </w:pPr>
      <w:r w:rsidRPr="008852D2">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B79718D" w14:textId="77777777" w:rsidR="008852D2" w:rsidRPr="008852D2" w:rsidRDefault="008852D2" w:rsidP="008852D2">
      <w:pPr>
        <w:pStyle w:val="LAListe1"/>
        <w:numPr>
          <w:ilvl w:val="0"/>
          <w:numId w:val="18"/>
        </w:numPr>
      </w:pPr>
      <w:r w:rsidRPr="008852D2">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4D05E8F7" w14:textId="77777777" w:rsidR="008852D2" w:rsidRPr="008852D2" w:rsidRDefault="008852D2" w:rsidP="008852D2">
      <w:pPr>
        <w:pStyle w:val="LAText"/>
        <w:rPr>
          <w:szCs w:val="21"/>
        </w:rPr>
      </w:pPr>
    </w:p>
    <w:p w14:paraId="76C73527" w14:textId="77777777" w:rsidR="008852D2" w:rsidRPr="008852D2" w:rsidRDefault="008852D2" w:rsidP="008852D2">
      <w:pPr>
        <w:pStyle w:val="LAText"/>
      </w:pPr>
      <w:r w:rsidRPr="008852D2">
        <w:lastRenderedPageBreak/>
        <w:t>einschließlich — wenn auf sie mehr als 10 % des Auftragswerts entfällt — Unterauftragnehmer, Lieferanten oder Unternehmen, deren Kapazitäten im Sinne der Richtlinien über die öffentliche Auftragsvergabe in Anspruch genommen werden.</w:t>
      </w:r>
      <w:bookmarkEnd w:id="2"/>
    </w:p>
    <w:p w14:paraId="534F08CF" w14:textId="77777777" w:rsidR="008852D2" w:rsidRPr="008852D2" w:rsidRDefault="008852D2" w:rsidP="008852D2">
      <w:pPr>
        <w:pStyle w:val="LAText"/>
        <w:rPr>
          <w:szCs w:val="21"/>
        </w:rPr>
      </w:pPr>
    </w:p>
    <w:tbl>
      <w:tblPr>
        <w:tblStyle w:val="Tabellenraster"/>
        <w:tblW w:w="0" w:type="auto"/>
        <w:shd w:val="clear" w:color="auto" w:fill="D9D9D9" w:themeFill="background1" w:themeFillShade="D9"/>
        <w:tblLook w:val="04A0" w:firstRow="1" w:lastRow="0" w:firstColumn="1" w:lastColumn="0" w:noHBand="0" w:noVBand="1"/>
      </w:tblPr>
      <w:tblGrid>
        <w:gridCol w:w="9062"/>
      </w:tblGrid>
      <w:tr w:rsidR="008852D2" w:rsidRPr="008852D2" w14:paraId="1683905E" w14:textId="77777777" w:rsidTr="00BD0C38">
        <w:tc>
          <w:tcPr>
            <w:tcW w:w="9062" w:type="dxa"/>
            <w:shd w:val="clear" w:color="auto" w:fill="D9D9D9" w:themeFill="background1" w:themeFillShade="D9"/>
          </w:tcPr>
          <w:p w14:paraId="1A11DFEB" w14:textId="77777777" w:rsidR="008852D2" w:rsidRPr="008852D2" w:rsidRDefault="008852D2" w:rsidP="008852D2">
            <w:pPr>
              <w:pStyle w:val="LAText"/>
              <w:rPr>
                <w:i/>
                <w:color w:val="FF0000"/>
                <w:szCs w:val="21"/>
              </w:rPr>
            </w:pPr>
            <w:bookmarkStart w:id="3" w:name="_Hlk148540493"/>
            <w:r w:rsidRPr="008852D2">
              <w:rPr>
                <w:i/>
                <w:color w:val="FF0000"/>
                <w:szCs w:val="21"/>
              </w:rPr>
              <w:t>[Zutreffendes ankreuzen]</w:t>
            </w:r>
          </w:p>
          <w:p w14:paraId="2383896D" w14:textId="77777777" w:rsidR="008852D2" w:rsidRPr="008852D2" w:rsidRDefault="008852D2" w:rsidP="008852D2">
            <w:pPr>
              <w:pStyle w:val="LAText"/>
              <w:numPr>
                <w:ilvl w:val="0"/>
                <w:numId w:val="13"/>
              </w:numPr>
              <w:rPr>
                <w:iCs/>
                <w:szCs w:val="21"/>
              </w:rPr>
            </w:pPr>
            <w:r w:rsidRPr="008852D2">
              <w:rPr>
                <w:szCs w:val="21"/>
              </w:rPr>
              <w:t>Ich/</w:t>
            </w:r>
            <w:r w:rsidRPr="008852D2">
              <w:rPr>
                <w:iCs/>
                <w:szCs w:val="21"/>
              </w:rPr>
              <w:t>wir</w:t>
            </w:r>
          </w:p>
          <w:p w14:paraId="7EC4225D" w14:textId="7E369371" w:rsidR="008852D2" w:rsidRPr="008852D2" w:rsidRDefault="008852D2" w:rsidP="008852D2">
            <w:pPr>
              <w:pStyle w:val="LAText"/>
              <w:rPr>
                <w:iCs/>
                <w:szCs w:val="21"/>
              </w:rPr>
            </w:pPr>
            <w:r w:rsidRPr="008852D2">
              <w:rPr>
                <w:szCs w:val="21"/>
              </w:rPr>
              <w:fldChar w:fldCharType="begin">
                <w:ffData>
                  <w:name w:val="Kontrollkästchen1"/>
                  <w:enabled/>
                  <w:calcOnExit w:val="0"/>
                  <w:checkBox>
                    <w:sizeAuto/>
                    <w:default w:val="0"/>
                    <w:checked w:val="0"/>
                  </w:checkBox>
                </w:ffData>
              </w:fldChar>
            </w:r>
            <w:r w:rsidRPr="008852D2">
              <w:rPr>
                <w:szCs w:val="21"/>
              </w:rPr>
              <w:instrText xml:space="preserve"> FORMCHECKBOX </w:instrText>
            </w:r>
            <w:r w:rsidR="00930F0D" w:rsidRPr="008852D2">
              <w:rPr>
                <w:szCs w:val="21"/>
              </w:rPr>
            </w:r>
            <w:r w:rsidRPr="008852D2">
              <w:rPr>
                <w:szCs w:val="21"/>
              </w:rPr>
              <w:fldChar w:fldCharType="separate"/>
            </w:r>
            <w:r w:rsidRPr="008852D2">
              <w:rPr>
                <w:szCs w:val="21"/>
              </w:rPr>
              <w:fldChar w:fldCharType="end"/>
            </w:r>
            <w:r w:rsidRPr="008852D2">
              <w:rPr>
                <w:szCs w:val="21"/>
              </w:rPr>
              <w:tab/>
            </w:r>
            <w:r w:rsidRPr="008852D2">
              <w:rPr>
                <w:iCs/>
                <w:szCs w:val="21"/>
              </w:rPr>
              <w:t xml:space="preserve">falle(n) </w:t>
            </w:r>
            <w:r w:rsidRPr="008852D2">
              <w:rPr>
                <w:b/>
                <w:iCs/>
                <w:szCs w:val="21"/>
                <w:u w:val="single"/>
              </w:rPr>
              <w:t>nicht</w:t>
            </w:r>
            <w:r w:rsidRPr="008852D2">
              <w:rPr>
                <w:iCs/>
                <w:szCs w:val="21"/>
              </w:rPr>
              <w:t xml:space="preserve"> </w:t>
            </w:r>
            <w:bookmarkStart w:id="4" w:name="_Hlk102650300"/>
            <w:r w:rsidRPr="008852D2">
              <w:rPr>
                <w:iCs/>
                <w:szCs w:val="21"/>
              </w:rPr>
              <w:t>unter die unter Ziffer a) bis c) genannten Personenkreise</w:t>
            </w:r>
            <w:bookmarkEnd w:id="4"/>
            <w:r w:rsidRPr="008852D2">
              <w:rPr>
                <w:iCs/>
                <w:szCs w:val="21"/>
              </w:rPr>
              <w:t>.</w:t>
            </w:r>
          </w:p>
          <w:bookmarkStart w:id="5" w:name="_Hlk102650210"/>
          <w:p w14:paraId="2862CBA7" w14:textId="0A6CB76B" w:rsidR="008852D2" w:rsidRPr="008852D2" w:rsidRDefault="008852D2" w:rsidP="008852D2">
            <w:pPr>
              <w:pStyle w:val="LAText"/>
              <w:rPr>
                <w:iCs/>
                <w:szCs w:val="21"/>
              </w:rPr>
            </w:pPr>
            <w:r w:rsidRPr="008852D2">
              <w:rPr>
                <w:szCs w:val="21"/>
              </w:rPr>
              <w:fldChar w:fldCharType="begin">
                <w:ffData>
                  <w:name w:val="Kontrollkästchen1"/>
                  <w:enabled/>
                  <w:calcOnExit w:val="0"/>
                  <w:checkBox>
                    <w:sizeAuto/>
                    <w:default w:val="0"/>
                    <w:checked w:val="0"/>
                  </w:checkBox>
                </w:ffData>
              </w:fldChar>
            </w:r>
            <w:r w:rsidRPr="008852D2">
              <w:rPr>
                <w:szCs w:val="21"/>
              </w:rPr>
              <w:instrText xml:space="preserve"> FORMCHECKBOX </w:instrText>
            </w:r>
            <w:r w:rsidRPr="008852D2">
              <w:rPr>
                <w:szCs w:val="21"/>
              </w:rPr>
            </w:r>
            <w:r w:rsidRPr="008852D2">
              <w:rPr>
                <w:szCs w:val="21"/>
              </w:rPr>
              <w:fldChar w:fldCharType="separate"/>
            </w:r>
            <w:r w:rsidRPr="008852D2">
              <w:rPr>
                <w:szCs w:val="21"/>
              </w:rPr>
              <w:fldChar w:fldCharType="end"/>
            </w:r>
            <w:r w:rsidRPr="008852D2">
              <w:rPr>
                <w:szCs w:val="21"/>
              </w:rPr>
              <w:tab/>
            </w:r>
            <w:bookmarkEnd w:id="5"/>
            <w:r w:rsidRPr="008852D2">
              <w:rPr>
                <w:iCs/>
                <w:szCs w:val="21"/>
              </w:rPr>
              <w:t xml:space="preserve">falle(n) </w:t>
            </w:r>
            <w:bookmarkStart w:id="6" w:name="_Hlk102650342"/>
            <w:r w:rsidRPr="008852D2">
              <w:rPr>
                <w:iCs/>
                <w:szCs w:val="21"/>
              </w:rPr>
              <w:t>unter die unter Ziffer a) bis c) genannten Personenkreise</w:t>
            </w:r>
            <w:bookmarkEnd w:id="6"/>
            <w:r w:rsidRPr="008852D2">
              <w:rPr>
                <w:iCs/>
                <w:szCs w:val="21"/>
              </w:rPr>
              <w:t>.</w:t>
            </w:r>
          </w:p>
          <w:p w14:paraId="712B996F" w14:textId="77777777" w:rsidR="008852D2" w:rsidRPr="008852D2" w:rsidRDefault="008852D2" w:rsidP="008852D2">
            <w:pPr>
              <w:pStyle w:val="LAText"/>
              <w:numPr>
                <w:ilvl w:val="0"/>
                <w:numId w:val="13"/>
              </w:numPr>
              <w:rPr>
                <w:iCs/>
                <w:szCs w:val="21"/>
              </w:rPr>
            </w:pPr>
            <w:r w:rsidRPr="008852D2">
              <w:rPr>
                <w:iCs/>
                <w:szCs w:val="21"/>
              </w:rPr>
              <w:t>Ich/wir</w:t>
            </w:r>
          </w:p>
          <w:bookmarkStart w:id="7" w:name="_Hlk102650245"/>
          <w:bookmarkStart w:id="8" w:name="_Hlk102650284"/>
          <w:p w14:paraId="0D8E42E1" w14:textId="77777777" w:rsidR="008852D2" w:rsidRPr="008852D2" w:rsidRDefault="008852D2" w:rsidP="008852D2">
            <w:pPr>
              <w:pStyle w:val="LAText"/>
              <w:rPr>
                <w:szCs w:val="21"/>
              </w:rPr>
            </w:pPr>
            <w:r w:rsidRPr="008852D2">
              <w:rPr>
                <w:szCs w:val="21"/>
              </w:rPr>
              <w:fldChar w:fldCharType="begin">
                <w:ffData>
                  <w:name w:val="Kontrollkästchen1"/>
                  <w:enabled/>
                  <w:calcOnExit w:val="0"/>
                  <w:checkBox>
                    <w:sizeAuto/>
                    <w:default w:val="0"/>
                    <w:checked w:val="0"/>
                  </w:checkBox>
                </w:ffData>
              </w:fldChar>
            </w:r>
            <w:r w:rsidRPr="008852D2">
              <w:rPr>
                <w:szCs w:val="21"/>
              </w:rPr>
              <w:instrText xml:space="preserve"> FORMCHECKBOX </w:instrText>
            </w:r>
            <w:r w:rsidRPr="008852D2">
              <w:rPr>
                <w:szCs w:val="21"/>
              </w:rPr>
            </w:r>
            <w:r w:rsidRPr="008852D2">
              <w:rPr>
                <w:szCs w:val="21"/>
              </w:rPr>
              <w:fldChar w:fldCharType="separate"/>
            </w:r>
            <w:r w:rsidRPr="008852D2">
              <w:rPr>
                <w:szCs w:val="21"/>
              </w:rPr>
              <w:fldChar w:fldCharType="end"/>
            </w:r>
            <w:r w:rsidRPr="008852D2">
              <w:rPr>
                <w:szCs w:val="21"/>
              </w:rPr>
              <w:tab/>
            </w:r>
            <w:r w:rsidRPr="008852D2">
              <w:rPr>
                <w:iCs/>
                <w:szCs w:val="21"/>
              </w:rPr>
              <w:t xml:space="preserve">werde(n) </w:t>
            </w:r>
            <w:r w:rsidRPr="008852D2">
              <w:rPr>
                <w:b/>
                <w:iCs/>
                <w:szCs w:val="21"/>
                <w:u w:val="single"/>
              </w:rPr>
              <w:t>keine</w:t>
            </w:r>
            <w:r w:rsidRPr="008852D2">
              <w:rPr>
                <w:iCs/>
                <w:szCs w:val="21"/>
              </w:rPr>
              <w:t xml:space="preserve"> </w:t>
            </w:r>
            <w:bookmarkStart w:id="9" w:name="_Hlk102650320"/>
            <w:r w:rsidRPr="008852D2">
              <w:rPr>
                <w:iCs/>
                <w:szCs w:val="21"/>
              </w:rPr>
              <w:t>Unterauftragnehmer, Lieferanten oder Unternehmen</w:t>
            </w:r>
            <w:r w:rsidRPr="008852D2">
              <w:rPr>
                <w:szCs w:val="21"/>
              </w:rPr>
              <w:t>, deren Kapazitäten im Sinne der Richtlinien über die öffentliche Auftragsvergabe in Anspruch genommen werden,</w:t>
            </w:r>
          </w:p>
          <w:p w14:paraId="48C11AD5" w14:textId="77777777" w:rsidR="008852D2" w:rsidRPr="008852D2" w:rsidRDefault="008852D2" w:rsidP="008852D2">
            <w:pPr>
              <w:pStyle w:val="LAAufz1"/>
            </w:pPr>
            <w:r w:rsidRPr="008852D2">
              <w:t>die unter die unter Ziffer a) bis c) genannten Personenkreise fallen und</w:t>
            </w:r>
          </w:p>
          <w:p w14:paraId="332F3D23" w14:textId="77777777" w:rsidR="008852D2" w:rsidRPr="008852D2" w:rsidRDefault="008852D2" w:rsidP="008852D2">
            <w:pPr>
              <w:pStyle w:val="LAAufz1"/>
            </w:pPr>
            <w:r w:rsidRPr="008852D2">
              <w:t>auf die mehr als 10% des Auftragswerts entfällt</w:t>
            </w:r>
          </w:p>
          <w:p w14:paraId="342DED35" w14:textId="77777777" w:rsidR="008852D2" w:rsidRPr="008852D2" w:rsidRDefault="008852D2" w:rsidP="008852D2">
            <w:pPr>
              <w:pStyle w:val="LAText"/>
              <w:rPr>
                <w:iCs/>
                <w:szCs w:val="21"/>
              </w:rPr>
            </w:pPr>
            <w:r w:rsidRPr="008852D2">
              <w:rPr>
                <w:iCs/>
                <w:szCs w:val="21"/>
              </w:rPr>
              <w:t>für den Auftrag einsetzen</w:t>
            </w:r>
            <w:bookmarkEnd w:id="9"/>
            <w:r w:rsidRPr="008852D2">
              <w:rPr>
                <w:iCs/>
                <w:szCs w:val="21"/>
              </w:rPr>
              <w:t>.</w:t>
            </w:r>
          </w:p>
          <w:p w14:paraId="37BA6191" w14:textId="77777777" w:rsidR="008852D2" w:rsidRPr="008852D2" w:rsidRDefault="008852D2" w:rsidP="008852D2">
            <w:pPr>
              <w:pStyle w:val="LAText"/>
              <w:rPr>
                <w:szCs w:val="21"/>
              </w:rPr>
            </w:pPr>
            <w:r w:rsidRPr="008852D2">
              <w:rPr>
                <w:szCs w:val="21"/>
              </w:rPr>
              <w:fldChar w:fldCharType="begin">
                <w:ffData>
                  <w:name w:val="Kontrollkästchen1"/>
                  <w:enabled/>
                  <w:calcOnExit w:val="0"/>
                  <w:checkBox>
                    <w:sizeAuto/>
                    <w:default w:val="0"/>
                    <w:checked w:val="0"/>
                  </w:checkBox>
                </w:ffData>
              </w:fldChar>
            </w:r>
            <w:r w:rsidRPr="008852D2">
              <w:rPr>
                <w:szCs w:val="21"/>
              </w:rPr>
              <w:instrText xml:space="preserve"> FORMCHECKBOX </w:instrText>
            </w:r>
            <w:r w:rsidRPr="008852D2">
              <w:rPr>
                <w:szCs w:val="21"/>
              </w:rPr>
            </w:r>
            <w:r w:rsidRPr="008852D2">
              <w:rPr>
                <w:szCs w:val="21"/>
              </w:rPr>
              <w:fldChar w:fldCharType="separate"/>
            </w:r>
            <w:r w:rsidRPr="008852D2">
              <w:rPr>
                <w:szCs w:val="21"/>
              </w:rPr>
              <w:fldChar w:fldCharType="end"/>
            </w:r>
            <w:r w:rsidRPr="008852D2">
              <w:rPr>
                <w:szCs w:val="21"/>
              </w:rPr>
              <w:tab/>
              <w:t>werde(n) Unterauftragnehmer, Lieferanten oder Unternehmen, deren Kapazitäten im Sinne der Richtlinien über die öffentliche Auftragsvergabe in Anspruch genommen werden</w:t>
            </w:r>
            <w:bookmarkStart w:id="10" w:name="_Hlk102650364"/>
            <w:r w:rsidRPr="008852D2">
              <w:rPr>
                <w:szCs w:val="21"/>
              </w:rPr>
              <w:t>,</w:t>
            </w:r>
          </w:p>
          <w:p w14:paraId="53CC38EA" w14:textId="77777777" w:rsidR="008852D2" w:rsidRPr="008852D2" w:rsidRDefault="008852D2" w:rsidP="008852D2">
            <w:pPr>
              <w:pStyle w:val="LAAufz1"/>
            </w:pPr>
            <w:r w:rsidRPr="008852D2">
              <w:rPr>
                <w:szCs w:val="21"/>
              </w:rPr>
              <w:t xml:space="preserve">die </w:t>
            </w:r>
            <w:r w:rsidRPr="008852D2">
              <w:t>unter die unter Ziffer a) bis c) genannten Personenkreise fallen</w:t>
            </w:r>
            <w:bookmarkEnd w:id="10"/>
            <w:r w:rsidRPr="008852D2">
              <w:t xml:space="preserve"> und</w:t>
            </w:r>
          </w:p>
          <w:p w14:paraId="5CB059EC" w14:textId="77777777" w:rsidR="008852D2" w:rsidRPr="008852D2" w:rsidRDefault="008852D2" w:rsidP="008852D2">
            <w:pPr>
              <w:pStyle w:val="LAAufz1"/>
              <w:rPr>
                <w:szCs w:val="21"/>
              </w:rPr>
            </w:pPr>
            <w:r w:rsidRPr="008852D2">
              <w:t>auf die mehr</w:t>
            </w:r>
            <w:r w:rsidRPr="008852D2">
              <w:rPr>
                <w:szCs w:val="21"/>
              </w:rPr>
              <w:t xml:space="preserve"> als 10% des Auftragswerts entfällt</w:t>
            </w:r>
          </w:p>
          <w:p w14:paraId="0731A495" w14:textId="77777777" w:rsidR="008852D2" w:rsidRPr="008852D2" w:rsidRDefault="008852D2" w:rsidP="008852D2">
            <w:pPr>
              <w:pStyle w:val="LAText"/>
              <w:rPr>
                <w:szCs w:val="21"/>
              </w:rPr>
            </w:pPr>
            <w:r w:rsidRPr="008852D2">
              <w:rPr>
                <w:szCs w:val="21"/>
              </w:rPr>
              <w:t>für den Auftrag einsetzen.</w:t>
            </w:r>
            <w:bookmarkEnd w:id="3"/>
            <w:bookmarkEnd w:id="7"/>
            <w:bookmarkEnd w:id="8"/>
          </w:p>
        </w:tc>
      </w:tr>
    </w:tbl>
    <w:p w14:paraId="48217135" w14:textId="77777777" w:rsidR="00861192" w:rsidRPr="00F84CE9" w:rsidRDefault="00861192" w:rsidP="008E2A4E">
      <w:pPr>
        <w:pStyle w:val="LAText"/>
        <w:rPr>
          <w:szCs w:val="21"/>
        </w:rPr>
      </w:pPr>
    </w:p>
    <w:sectPr w:rsidR="00861192" w:rsidRPr="00F84CE9" w:rsidSect="003B2A44">
      <w:headerReference w:type="default" r:id="rId7"/>
      <w:footerReference w:type="default" r:id="rId8"/>
      <w:headerReference w:type="firs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2BB86" w14:textId="77777777" w:rsidR="00EC14F8" w:rsidRDefault="00EC14F8" w:rsidP="004D3108">
      <w:r>
        <w:separator/>
      </w:r>
    </w:p>
  </w:endnote>
  <w:endnote w:type="continuationSeparator" w:id="0">
    <w:p w14:paraId="2204630F" w14:textId="77777777" w:rsidR="00EC14F8" w:rsidRDefault="00EC14F8"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IN-LightAlternate">
    <w:panose1 w:val="02000404040000020003"/>
    <w:charset w:val="00"/>
    <w:family w:val="auto"/>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BA688" w14:textId="77777777" w:rsidR="00BE1228" w:rsidRPr="00F84CE9" w:rsidRDefault="00BE1228" w:rsidP="00BE1228">
    <w:pPr>
      <w:pStyle w:val="Fuzeile"/>
      <w:rPr>
        <w:sz w:val="20"/>
        <w:szCs w:val="20"/>
      </w:rPr>
    </w:pPr>
  </w:p>
  <w:p w14:paraId="37B603D5" w14:textId="4D946C02" w:rsidR="00BE1228" w:rsidRPr="00F84CE9" w:rsidRDefault="00A97CFA">
    <w:pPr>
      <w:pStyle w:val="Fuzeile"/>
      <w:rPr>
        <w:sz w:val="20"/>
        <w:szCs w:val="20"/>
      </w:rPr>
    </w:pPr>
    <w:r w:rsidRPr="00A97CFA">
      <w:rPr>
        <w:sz w:val="20"/>
        <w:szCs w:val="20"/>
      </w:rPr>
      <w:t>Fassung vo</w:t>
    </w:r>
    <w:r w:rsidR="00494A35">
      <w:rPr>
        <w:sz w:val="20"/>
        <w:szCs w:val="20"/>
      </w:rPr>
      <w:t xml:space="preserve">m </w:t>
    </w:r>
    <w:r w:rsidR="009C1D31">
      <w:rPr>
        <w:sz w:val="20"/>
        <w:szCs w:val="20"/>
      </w:rPr>
      <w:t>15.07.2026</w:t>
    </w:r>
    <w:r w:rsidR="00BE1228" w:rsidRPr="00F84CE9">
      <w:rPr>
        <w:sz w:val="20"/>
        <w:szCs w:val="20"/>
      </w:rPr>
      <w:tab/>
    </w:r>
    <w:r w:rsidR="00BE1228" w:rsidRPr="00F84CE9">
      <w:rPr>
        <w:sz w:val="20"/>
        <w:szCs w:val="20"/>
      </w:rPr>
      <w:tab/>
      <w:t xml:space="preserve">Seite </w:t>
    </w:r>
    <w:r w:rsidR="00BE1228" w:rsidRPr="00F84CE9">
      <w:rPr>
        <w:b/>
        <w:bCs/>
        <w:sz w:val="20"/>
        <w:szCs w:val="20"/>
      </w:rPr>
      <w:fldChar w:fldCharType="begin"/>
    </w:r>
    <w:r w:rsidR="00BE1228" w:rsidRPr="00F84CE9">
      <w:rPr>
        <w:b/>
        <w:bCs/>
        <w:sz w:val="20"/>
        <w:szCs w:val="20"/>
      </w:rPr>
      <w:instrText>PAGE  \* Arabic  \* MERGEFORMAT</w:instrText>
    </w:r>
    <w:r w:rsidR="00BE1228" w:rsidRPr="00F84CE9">
      <w:rPr>
        <w:b/>
        <w:bCs/>
        <w:sz w:val="20"/>
        <w:szCs w:val="20"/>
      </w:rPr>
      <w:fldChar w:fldCharType="separate"/>
    </w:r>
    <w:r w:rsidR="00BE1228" w:rsidRPr="00F84CE9">
      <w:rPr>
        <w:b/>
        <w:bCs/>
        <w:sz w:val="20"/>
        <w:szCs w:val="20"/>
      </w:rPr>
      <w:t>1</w:t>
    </w:r>
    <w:r w:rsidR="00BE1228" w:rsidRPr="00F84CE9">
      <w:rPr>
        <w:b/>
        <w:bCs/>
        <w:sz w:val="20"/>
        <w:szCs w:val="20"/>
      </w:rPr>
      <w:fldChar w:fldCharType="end"/>
    </w:r>
    <w:r w:rsidR="00BE1228" w:rsidRPr="00F84CE9">
      <w:rPr>
        <w:sz w:val="20"/>
        <w:szCs w:val="20"/>
      </w:rPr>
      <w:t xml:space="preserve"> von </w:t>
    </w:r>
    <w:r w:rsidR="00BE1228" w:rsidRPr="00F84CE9">
      <w:rPr>
        <w:b/>
        <w:bCs/>
        <w:sz w:val="20"/>
        <w:szCs w:val="20"/>
      </w:rPr>
      <w:fldChar w:fldCharType="begin"/>
    </w:r>
    <w:r w:rsidR="00BE1228" w:rsidRPr="00F84CE9">
      <w:rPr>
        <w:b/>
        <w:bCs/>
        <w:sz w:val="20"/>
        <w:szCs w:val="20"/>
      </w:rPr>
      <w:instrText>NUMPAGES  \* Arabic  \* MERGEFORMAT</w:instrText>
    </w:r>
    <w:r w:rsidR="00BE1228" w:rsidRPr="00F84CE9">
      <w:rPr>
        <w:b/>
        <w:bCs/>
        <w:sz w:val="20"/>
        <w:szCs w:val="20"/>
      </w:rPr>
      <w:fldChar w:fldCharType="separate"/>
    </w:r>
    <w:r w:rsidR="00BE1228" w:rsidRPr="00F84CE9">
      <w:rPr>
        <w:b/>
        <w:bCs/>
        <w:sz w:val="20"/>
        <w:szCs w:val="20"/>
      </w:rPr>
      <w:t>2</w:t>
    </w:r>
    <w:r w:rsidR="00BE1228" w:rsidRPr="00F84CE9">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CD21" w14:textId="5D2FCD34" w:rsidR="003B2A44" w:rsidRPr="003B2A44" w:rsidRDefault="003B2A44">
    <w:pPr>
      <w:pStyle w:val="Fuzeile"/>
      <w:rPr>
        <w:sz w:val="20"/>
        <w:szCs w:val="20"/>
      </w:rPr>
    </w:pPr>
    <w:r w:rsidRPr="003B2A44">
      <w:rPr>
        <w:sz w:val="20"/>
        <w:szCs w:val="20"/>
      </w:rPr>
      <w:t>Fassung vom 30.10.2024</w:t>
    </w:r>
    <w:r w:rsidRPr="003B2A44">
      <w:rPr>
        <w:sz w:val="20"/>
        <w:szCs w:val="20"/>
      </w:rPr>
      <w:tab/>
    </w:r>
    <w:r w:rsidRPr="003B2A44">
      <w:rPr>
        <w:sz w:val="20"/>
        <w:szCs w:val="20"/>
      </w:rPr>
      <w:tab/>
      <w:t xml:space="preserve">Seite </w:t>
    </w:r>
    <w:r w:rsidRPr="003B2A44">
      <w:rPr>
        <w:b/>
        <w:bCs/>
        <w:sz w:val="20"/>
        <w:szCs w:val="20"/>
      </w:rPr>
      <w:fldChar w:fldCharType="begin"/>
    </w:r>
    <w:r w:rsidRPr="003B2A44">
      <w:rPr>
        <w:b/>
        <w:bCs/>
        <w:sz w:val="20"/>
        <w:szCs w:val="20"/>
      </w:rPr>
      <w:instrText>PAGE  \* Arabic  \* MERGEFORMAT</w:instrText>
    </w:r>
    <w:r w:rsidRPr="003B2A44">
      <w:rPr>
        <w:b/>
        <w:bCs/>
        <w:sz w:val="20"/>
        <w:szCs w:val="20"/>
      </w:rPr>
      <w:fldChar w:fldCharType="separate"/>
    </w:r>
    <w:r w:rsidRPr="003B2A44">
      <w:rPr>
        <w:b/>
        <w:bCs/>
        <w:sz w:val="20"/>
        <w:szCs w:val="20"/>
      </w:rPr>
      <w:t>1</w:t>
    </w:r>
    <w:r w:rsidRPr="003B2A44">
      <w:rPr>
        <w:b/>
        <w:bCs/>
        <w:sz w:val="20"/>
        <w:szCs w:val="20"/>
      </w:rPr>
      <w:fldChar w:fldCharType="end"/>
    </w:r>
    <w:r w:rsidRPr="003B2A44">
      <w:rPr>
        <w:sz w:val="20"/>
        <w:szCs w:val="20"/>
      </w:rPr>
      <w:t xml:space="preserve"> von </w:t>
    </w:r>
    <w:r w:rsidRPr="003B2A44">
      <w:rPr>
        <w:b/>
        <w:bCs/>
        <w:sz w:val="20"/>
        <w:szCs w:val="20"/>
      </w:rPr>
      <w:fldChar w:fldCharType="begin"/>
    </w:r>
    <w:r w:rsidRPr="003B2A44">
      <w:rPr>
        <w:b/>
        <w:bCs/>
        <w:sz w:val="20"/>
        <w:szCs w:val="20"/>
      </w:rPr>
      <w:instrText>NUMPAGES  \* Arabic  \* MERGEFORMAT</w:instrText>
    </w:r>
    <w:r w:rsidRPr="003B2A44">
      <w:rPr>
        <w:b/>
        <w:bCs/>
        <w:sz w:val="20"/>
        <w:szCs w:val="20"/>
      </w:rPr>
      <w:fldChar w:fldCharType="separate"/>
    </w:r>
    <w:r w:rsidRPr="003B2A44">
      <w:rPr>
        <w:b/>
        <w:bCs/>
        <w:sz w:val="20"/>
        <w:szCs w:val="20"/>
      </w:rPr>
      <w:t>2</w:t>
    </w:r>
    <w:r w:rsidRPr="003B2A44">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4E186" w14:textId="77777777" w:rsidR="00EC14F8" w:rsidRDefault="00EC14F8" w:rsidP="004D3108">
      <w:r>
        <w:separator/>
      </w:r>
    </w:p>
  </w:footnote>
  <w:footnote w:type="continuationSeparator" w:id="0">
    <w:p w14:paraId="6ECC9EAC" w14:textId="77777777" w:rsidR="00EC14F8" w:rsidRDefault="00EC14F8" w:rsidP="004D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D620" w14:textId="77777777" w:rsidR="008852D2" w:rsidRDefault="008852D2" w:rsidP="008852D2">
    <w:pPr>
      <w:pStyle w:val="Kopfzeile"/>
    </w:pPr>
    <w:r>
      <w:t>Jobcenter Mannheim</w:t>
    </w:r>
  </w:p>
  <w:p w14:paraId="2D687692" w14:textId="77777777" w:rsidR="008852D2" w:rsidRDefault="008852D2" w:rsidP="008852D2">
    <w:pPr>
      <w:pStyle w:val="Kopfzeile"/>
    </w:pPr>
    <w:r>
      <w:rPr>
        <w:noProof/>
        <w:sz w:val="18"/>
        <w:szCs w:val="18"/>
      </w:rPr>
      <w:drawing>
        <wp:anchor distT="0" distB="0" distL="114300" distR="114300" simplePos="0" relativeHeight="251665408" behindDoc="0" locked="0" layoutInCell="1" allowOverlap="1" wp14:anchorId="25C18B6D" wp14:editId="0D0EA201">
          <wp:simplePos x="0" y="0"/>
          <wp:positionH relativeFrom="column">
            <wp:posOffset>3053080</wp:posOffset>
          </wp:positionH>
          <wp:positionV relativeFrom="paragraph">
            <wp:posOffset>6985</wp:posOffset>
          </wp:positionV>
          <wp:extent cx="3066415" cy="304800"/>
          <wp:effectExtent l="0" t="0" r="63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t>Projekt „Gesundheitszentrum</w:t>
    </w:r>
  </w:p>
  <w:p w14:paraId="1B999D14" w14:textId="77777777" w:rsidR="008852D2" w:rsidRDefault="008852D2" w:rsidP="008852D2">
    <w:pPr>
      <w:pStyle w:val="Kopfzeile"/>
    </w:pPr>
    <w:r>
      <w:t>Offenes Verfahren nach VgV</w:t>
    </w:r>
  </w:p>
  <w:p w14:paraId="6F2BBA2A" w14:textId="62F07245" w:rsidR="008852D2" w:rsidRDefault="008852D2" w:rsidP="008852D2">
    <w:pPr>
      <w:pStyle w:val="Kopfzeile"/>
      <w:rPr>
        <w:b/>
      </w:rPr>
    </w:pPr>
    <w:r>
      <w:rPr>
        <w:b/>
      </w:rPr>
      <w:t>Formblatt „Russland-Erklärung“</w:t>
    </w:r>
  </w:p>
  <w:p w14:paraId="0FBB7AB5" w14:textId="292D5439" w:rsidR="004D3108" w:rsidRPr="00784991" w:rsidRDefault="008852D2" w:rsidP="008852D2">
    <w:pPr>
      <w:pStyle w:val="Kopfzeile"/>
      <w:rPr>
        <w:szCs w:val="21"/>
      </w:rPr>
    </w:pPr>
    <w:r w:rsidRPr="006734FE">
      <w:t xml:space="preserve">Anhang </w:t>
    </w:r>
    <w:r>
      <w:t>7</w:t>
    </w:r>
  </w:p>
  <w:p w14:paraId="73C08B3E" w14:textId="77777777" w:rsidR="00784991" w:rsidRPr="00784991" w:rsidRDefault="00784991">
    <w:pPr>
      <w:pStyle w:val="Kopfzeile"/>
      <w:rPr>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CellMar>
        <w:left w:w="0" w:type="dxa"/>
        <w:right w:w="0" w:type="dxa"/>
      </w:tblCellMar>
      <w:tblLook w:val="04A0" w:firstRow="1" w:lastRow="0" w:firstColumn="1" w:lastColumn="0" w:noHBand="0" w:noVBand="1"/>
    </w:tblPr>
    <w:tblGrid>
      <w:gridCol w:w="7599"/>
      <w:gridCol w:w="1473"/>
    </w:tblGrid>
    <w:tr w:rsidR="003B2A44" w:rsidRPr="00465FD2" w14:paraId="5FE8F777" w14:textId="77777777" w:rsidTr="003B2A44">
      <w:trPr>
        <w:trHeight w:val="1007"/>
      </w:trPr>
      <w:tc>
        <w:tcPr>
          <w:tcW w:w="7599" w:type="dxa"/>
        </w:tcPr>
        <w:tbl>
          <w:tblPr>
            <w:tblW w:w="7716" w:type="dxa"/>
            <w:tblLayout w:type="fixed"/>
            <w:tblCellMar>
              <w:left w:w="0" w:type="dxa"/>
              <w:right w:w="0" w:type="dxa"/>
            </w:tblCellMar>
            <w:tblLook w:val="04A0" w:firstRow="1" w:lastRow="0" w:firstColumn="1" w:lastColumn="0" w:noHBand="0" w:noVBand="1"/>
          </w:tblPr>
          <w:tblGrid>
            <w:gridCol w:w="5306"/>
            <w:gridCol w:w="648"/>
            <w:gridCol w:w="1762"/>
          </w:tblGrid>
          <w:tr w:rsidR="003B2A44" w:rsidRPr="00465FD2" w14:paraId="713B1888" w14:textId="77777777" w:rsidTr="003B2A44">
            <w:trPr>
              <w:trHeight w:val="1007"/>
            </w:trPr>
            <w:tc>
              <w:tcPr>
                <w:tcW w:w="5306" w:type="dxa"/>
              </w:tcPr>
              <w:p w14:paraId="1C3C4073" w14:textId="417B700C" w:rsidR="003B2A44" w:rsidRDefault="003B2A44" w:rsidP="004B3DF5">
                <w:pPr>
                  <w:pStyle w:val="Kopfzeile"/>
                  <w:jc w:val="both"/>
                  <w:rPr>
                    <w:sz w:val="20"/>
                    <w:szCs w:val="20"/>
                  </w:rPr>
                </w:pPr>
                <w:r>
                  <w:rPr>
                    <w:sz w:val="20"/>
                    <w:szCs w:val="20"/>
                  </w:rPr>
                  <w:t>MÜNCHENSTIFT GmbH</w:t>
                </w:r>
              </w:p>
              <w:p w14:paraId="4E812BE1" w14:textId="77777777" w:rsidR="003B2A44" w:rsidRDefault="003B2A44" w:rsidP="004B3DF5">
                <w:pPr>
                  <w:pStyle w:val="Kopfzeile"/>
                  <w:ind w:left="993" w:hanging="993"/>
                  <w:jc w:val="both"/>
                  <w:rPr>
                    <w:sz w:val="20"/>
                    <w:szCs w:val="20"/>
                  </w:rPr>
                </w:pPr>
                <w:r>
                  <w:rPr>
                    <w:sz w:val="20"/>
                    <w:szCs w:val="20"/>
                  </w:rPr>
                  <w:t xml:space="preserve">VgV-Verfahren </w:t>
                </w:r>
                <w:r w:rsidRPr="001F2381">
                  <w:rPr>
                    <w:sz w:val="20"/>
                    <w:szCs w:val="20"/>
                  </w:rPr>
                  <w:t xml:space="preserve">über </w:t>
                </w:r>
                <w:r w:rsidRPr="0088559E">
                  <w:rPr>
                    <w:sz w:val="20"/>
                    <w:szCs w:val="20"/>
                    <w:highlight w:val="yellow"/>
                  </w:rPr>
                  <w:t>[...]</w:t>
                </w:r>
              </w:p>
              <w:p w14:paraId="4C7D481B" w14:textId="77777777" w:rsidR="003B2A44" w:rsidRDefault="003B2A44" w:rsidP="004B3DF5">
                <w:pPr>
                  <w:tabs>
                    <w:tab w:val="center" w:pos="4536"/>
                    <w:tab w:val="right" w:pos="9072"/>
                  </w:tabs>
                  <w:rPr>
                    <w:rFonts w:eastAsia="MS Mincho"/>
                    <w:b/>
                    <w:sz w:val="20"/>
                    <w:szCs w:val="20"/>
                    <w:lang w:eastAsia="de-DE"/>
                  </w:rPr>
                </w:pPr>
                <w:r>
                  <w:rPr>
                    <w:rFonts w:eastAsia="MS Mincho"/>
                    <w:b/>
                    <w:sz w:val="20"/>
                    <w:szCs w:val="20"/>
                    <w:lang w:eastAsia="de-DE"/>
                  </w:rPr>
                  <w:t>Formblatt „Sanktionspaket Russland“</w:t>
                </w:r>
              </w:p>
              <w:p w14:paraId="7D4406D3" w14:textId="0BB45DF3" w:rsidR="003B2A44" w:rsidRPr="004B3DF5" w:rsidRDefault="003B2A44" w:rsidP="004B3DF5">
                <w:pPr>
                  <w:tabs>
                    <w:tab w:val="center" w:pos="4536"/>
                    <w:tab w:val="right" w:pos="9072"/>
                  </w:tabs>
                  <w:rPr>
                    <w:rFonts w:eastAsia="MS Mincho"/>
                    <w:bCs/>
                    <w:sz w:val="20"/>
                    <w:szCs w:val="20"/>
                    <w:lang w:eastAsia="de-DE"/>
                  </w:rPr>
                </w:pPr>
                <w:r>
                  <w:rPr>
                    <w:rFonts w:eastAsia="MS Mincho"/>
                    <w:bCs/>
                    <w:sz w:val="20"/>
                    <w:szCs w:val="20"/>
                    <w:lang w:eastAsia="de-DE"/>
                  </w:rPr>
                  <w:t>Anhang</w:t>
                </w:r>
                <w:r w:rsidRPr="004B3DF5">
                  <w:rPr>
                    <w:rFonts w:eastAsia="MS Mincho"/>
                    <w:bCs/>
                    <w:sz w:val="20"/>
                    <w:szCs w:val="20"/>
                    <w:lang w:eastAsia="de-DE"/>
                  </w:rPr>
                  <w:t xml:space="preserve"> 4</w:t>
                </w:r>
              </w:p>
              <w:p w14:paraId="35C6D6BF" w14:textId="77777777" w:rsidR="003B2A44" w:rsidRPr="00465FD2" w:rsidRDefault="003B2A44" w:rsidP="004B3DF5">
                <w:pPr>
                  <w:tabs>
                    <w:tab w:val="center" w:pos="4536"/>
                    <w:tab w:val="right" w:pos="9072"/>
                  </w:tabs>
                  <w:rPr>
                    <w:rFonts w:ascii="DIN-LightAlternate" w:eastAsia="Times New Roman" w:hAnsi="DIN-LightAlternate"/>
                    <w:sz w:val="14"/>
                    <w:szCs w:val="14"/>
                  </w:rPr>
                </w:pPr>
              </w:p>
            </w:tc>
            <w:tc>
              <w:tcPr>
                <w:tcW w:w="648" w:type="dxa"/>
              </w:tcPr>
              <w:p w14:paraId="28292E3C" w14:textId="3EDDB292" w:rsidR="003B2A44" w:rsidRPr="00465FD2" w:rsidRDefault="003B2A44" w:rsidP="004B3DF5">
                <w:pPr>
                  <w:tabs>
                    <w:tab w:val="center" w:pos="4536"/>
                    <w:tab w:val="right" w:pos="9072"/>
                  </w:tabs>
                  <w:jc w:val="right"/>
                  <w:rPr>
                    <w:rFonts w:ascii="DIN-LightAlternate" w:eastAsia="Times New Roman" w:hAnsi="DIN-LightAlternate"/>
                    <w:sz w:val="14"/>
                    <w:szCs w:val="14"/>
                  </w:rPr>
                </w:pPr>
              </w:p>
            </w:tc>
            <w:tc>
              <w:tcPr>
                <w:tcW w:w="1762" w:type="dxa"/>
              </w:tcPr>
              <w:p w14:paraId="4EDF8D43" w14:textId="321D1274" w:rsidR="003B2A44" w:rsidRPr="00465FD2" w:rsidRDefault="003B2A44" w:rsidP="004B3DF5">
                <w:pPr>
                  <w:tabs>
                    <w:tab w:val="center" w:pos="4536"/>
                    <w:tab w:val="right" w:pos="9072"/>
                  </w:tabs>
                  <w:jc w:val="right"/>
                  <w:rPr>
                    <w:rFonts w:ascii="DIN-LightAlternate" w:eastAsia="Times New Roman" w:hAnsi="DIN-LightAlternate"/>
                    <w:sz w:val="14"/>
                    <w:szCs w:val="14"/>
                  </w:rPr>
                </w:pPr>
              </w:p>
            </w:tc>
          </w:tr>
        </w:tbl>
        <w:p w14:paraId="2C96E96D" w14:textId="77777777" w:rsidR="003B2A44" w:rsidRPr="00465FD2" w:rsidRDefault="003B2A44" w:rsidP="00F8647A">
          <w:pPr>
            <w:tabs>
              <w:tab w:val="center" w:pos="4536"/>
              <w:tab w:val="right" w:pos="9072"/>
            </w:tabs>
            <w:rPr>
              <w:rFonts w:ascii="DIN-LightAlternate" w:eastAsia="Times New Roman" w:hAnsi="DIN-LightAlternate"/>
              <w:sz w:val="14"/>
              <w:szCs w:val="14"/>
            </w:rPr>
          </w:pPr>
        </w:p>
      </w:tc>
      <w:tc>
        <w:tcPr>
          <w:tcW w:w="1473" w:type="dxa"/>
        </w:tcPr>
        <w:p w14:paraId="083477EA" w14:textId="378653BA" w:rsidR="003B2A44" w:rsidRPr="00465FD2" w:rsidRDefault="003B2A44" w:rsidP="00F8647A">
          <w:pPr>
            <w:tabs>
              <w:tab w:val="center" w:pos="4536"/>
              <w:tab w:val="right" w:pos="9072"/>
            </w:tabs>
            <w:jc w:val="right"/>
            <w:rPr>
              <w:rFonts w:ascii="DIN-LightAlternate" w:eastAsia="Times New Roman" w:hAnsi="DIN-LightAlternate"/>
              <w:sz w:val="14"/>
              <w:szCs w:val="14"/>
            </w:rPr>
          </w:pPr>
          <w:r>
            <w:rPr>
              <w:noProof/>
              <w:sz w:val="20"/>
              <w:szCs w:val="20"/>
            </w:rPr>
            <w:drawing>
              <wp:anchor distT="0" distB="0" distL="114300" distR="114300" simplePos="0" relativeHeight="251663360" behindDoc="1" locked="0" layoutInCell="1" allowOverlap="1" wp14:anchorId="03290768" wp14:editId="494B0467">
                <wp:simplePos x="0" y="0"/>
                <wp:positionH relativeFrom="margin">
                  <wp:posOffset>-513080</wp:posOffset>
                </wp:positionH>
                <wp:positionV relativeFrom="paragraph">
                  <wp:posOffset>76200</wp:posOffset>
                </wp:positionV>
                <wp:extent cx="1438910" cy="426720"/>
                <wp:effectExtent l="0" t="0" r="8890" b="0"/>
                <wp:wrapNone/>
                <wp:docPr id="107147545" name="Grafik 107147545" descr="Ein Bild, das Schrif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chrift, 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426720"/>
                        </a:xfrm>
                        <a:prstGeom prst="rect">
                          <a:avLst/>
                        </a:prstGeom>
                        <a:noFill/>
                      </pic:spPr>
                    </pic:pic>
                  </a:graphicData>
                </a:graphic>
                <wp14:sizeRelH relativeFrom="margin">
                  <wp14:pctWidth>0</wp14:pctWidth>
                </wp14:sizeRelH>
              </wp:anchor>
            </w:drawing>
          </w:r>
        </w:p>
      </w:tc>
    </w:tr>
  </w:tbl>
  <w:p w14:paraId="076A778F" w14:textId="77777777" w:rsidR="00F8647A" w:rsidRDefault="00F864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B60698"/>
    <w:multiLevelType w:val="hybridMultilevel"/>
    <w:tmpl w:val="5D24AAAE"/>
    <w:lvl w:ilvl="0" w:tplc="11D2075A">
      <w:start w:val="1"/>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5"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6" w15:restartNumberingAfterBreak="0">
    <w:nsid w:val="23DF5D59"/>
    <w:multiLevelType w:val="hybridMultilevel"/>
    <w:tmpl w:val="45BE16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F3043A"/>
    <w:multiLevelType w:val="hybridMultilevel"/>
    <w:tmpl w:val="1244223E"/>
    <w:lvl w:ilvl="0" w:tplc="535A030A">
      <w:start w:val="2"/>
      <w:numFmt w:val="bullet"/>
      <w:lvlText w:val="-"/>
      <w:lvlJc w:val="left"/>
      <w:pPr>
        <w:ind w:left="2484" w:hanging="360"/>
      </w:pPr>
      <w:rPr>
        <w:rFonts w:ascii="Arial" w:eastAsiaTheme="minorHAnsi" w:hAnsi="Arial" w:cs="Arial" w:hint="default"/>
      </w:rPr>
    </w:lvl>
    <w:lvl w:ilvl="1" w:tplc="04070003" w:tentative="1">
      <w:start w:val="1"/>
      <w:numFmt w:val="bullet"/>
      <w:lvlText w:val="o"/>
      <w:lvlJc w:val="left"/>
      <w:pPr>
        <w:ind w:left="3627" w:hanging="360"/>
      </w:pPr>
      <w:rPr>
        <w:rFonts w:ascii="Courier New" w:hAnsi="Courier New" w:cs="Courier New" w:hint="default"/>
      </w:rPr>
    </w:lvl>
    <w:lvl w:ilvl="2" w:tplc="04070005" w:tentative="1">
      <w:start w:val="1"/>
      <w:numFmt w:val="bullet"/>
      <w:lvlText w:val=""/>
      <w:lvlJc w:val="left"/>
      <w:pPr>
        <w:ind w:left="4347" w:hanging="360"/>
      </w:pPr>
      <w:rPr>
        <w:rFonts w:ascii="Wingdings" w:hAnsi="Wingdings" w:hint="default"/>
      </w:rPr>
    </w:lvl>
    <w:lvl w:ilvl="3" w:tplc="04070001" w:tentative="1">
      <w:start w:val="1"/>
      <w:numFmt w:val="bullet"/>
      <w:lvlText w:val=""/>
      <w:lvlJc w:val="left"/>
      <w:pPr>
        <w:ind w:left="5067" w:hanging="360"/>
      </w:pPr>
      <w:rPr>
        <w:rFonts w:ascii="Symbol" w:hAnsi="Symbol" w:hint="default"/>
      </w:rPr>
    </w:lvl>
    <w:lvl w:ilvl="4" w:tplc="04070003" w:tentative="1">
      <w:start w:val="1"/>
      <w:numFmt w:val="bullet"/>
      <w:lvlText w:val="o"/>
      <w:lvlJc w:val="left"/>
      <w:pPr>
        <w:ind w:left="5787" w:hanging="360"/>
      </w:pPr>
      <w:rPr>
        <w:rFonts w:ascii="Courier New" w:hAnsi="Courier New" w:cs="Courier New" w:hint="default"/>
      </w:rPr>
    </w:lvl>
    <w:lvl w:ilvl="5" w:tplc="04070005" w:tentative="1">
      <w:start w:val="1"/>
      <w:numFmt w:val="bullet"/>
      <w:lvlText w:val=""/>
      <w:lvlJc w:val="left"/>
      <w:pPr>
        <w:ind w:left="6507" w:hanging="360"/>
      </w:pPr>
      <w:rPr>
        <w:rFonts w:ascii="Wingdings" w:hAnsi="Wingdings" w:hint="default"/>
      </w:rPr>
    </w:lvl>
    <w:lvl w:ilvl="6" w:tplc="04070001" w:tentative="1">
      <w:start w:val="1"/>
      <w:numFmt w:val="bullet"/>
      <w:lvlText w:val=""/>
      <w:lvlJc w:val="left"/>
      <w:pPr>
        <w:ind w:left="7227" w:hanging="360"/>
      </w:pPr>
      <w:rPr>
        <w:rFonts w:ascii="Symbol" w:hAnsi="Symbol" w:hint="default"/>
      </w:rPr>
    </w:lvl>
    <w:lvl w:ilvl="7" w:tplc="04070003" w:tentative="1">
      <w:start w:val="1"/>
      <w:numFmt w:val="bullet"/>
      <w:lvlText w:val="o"/>
      <w:lvlJc w:val="left"/>
      <w:pPr>
        <w:ind w:left="7947" w:hanging="360"/>
      </w:pPr>
      <w:rPr>
        <w:rFonts w:ascii="Courier New" w:hAnsi="Courier New" w:cs="Courier New" w:hint="default"/>
      </w:rPr>
    </w:lvl>
    <w:lvl w:ilvl="8" w:tplc="04070005" w:tentative="1">
      <w:start w:val="1"/>
      <w:numFmt w:val="bullet"/>
      <w:lvlText w:val=""/>
      <w:lvlJc w:val="left"/>
      <w:pPr>
        <w:ind w:left="8667" w:hanging="360"/>
      </w:pPr>
      <w:rPr>
        <w:rFonts w:ascii="Wingdings" w:hAnsi="Wingdings" w:hint="default"/>
      </w:rPr>
    </w:lvl>
  </w:abstractNum>
  <w:abstractNum w:abstractNumId="8" w15:restartNumberingAfterBreak="0">
    <w:nsid w:val="34A721D2"/>
    <w:multiLevelType w:val="hybridMultilevel"/>
    <w:tmpl w:val="3B522484"/>
    <w:lvl w:ilvl="0" w:tplc="3F96E87E">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A62A93"/>
    <w:multiLevelType w:val="hybridMultilevel"/>
    <w:tmpl w:val="FB9AD598"/>
    <w:lvl w:ilvl="0" w:tplc="04070001">
      <w:start w:val="1"/>
      <w:numFmt w:val="bullet"/>
      <w:lvlText w:val=""/>
      <w:lvlJc w:val="left"/>
      <w:pPr>
        <w:ind w:left="382" w:hanging="360"/>
      </w:pPr>
      <w:rPr>
        <w:rFonts w:ascii="Symbol" w:hAnsi="Symbol" w:hint="default"/>
      </w:rPr>
    </w:lvl>
    <w:lvl w:ilvl="1" w:tplc="04070003" w:tentative="1">
      <w:start w:val="1"/>
      <w:numFmt w:val="bullet"/>
      <w:lvlText w:val="o"/>
      <w:lvlJc w:val="left"/>
      <w:pPr>
        <w:ind w:left="1102" w:hanging="360"/>
      </w:pPr>
      <w:rPr>
        <w:rFonts w:ascii="Courier New" w:hAnsi="Courier New" w:cs="Courier New" w:hint="default"/>
      </w:rPr>
    </w:lvl>
    <w:lvl w:ilvl="2" w:tplc="04070005" w:tentative="1">
      <w:start w:val="1"/>
      <w:numFmt w:val="bullet"/>
      <w:lvlText w:val=""/>
      <w:lvlJc w:val="left"/>
      <w:pPr>
        <w:ind w:left="1822" w:hanging="360"/>
      </w:pPr>
      <w:rPr>
        <w:rFonts w:ascii="Wingdings" w:hAnsi="Wingdings" w:hint="default"/>
      </w:rPr>
    </w:lvl>
    <w:lvl w:ilvl="3" w:tplc="04070001" w:tentative="1">
      <w:start w:val="1"/>
      <w:numFmt w:val="bullet"/>
      <w:lvlText w:val=""/>
      <w:lvlJc w:val="left"/>
      <w:pPr>
        <w:ind w:left="2542" w:hanging="360"/>
      </w:pPr>
      <w:rPr>
        <w:rFonts w:ascii="Symbol" w:hAnsi="Symbol" w:hint="default"/>
      </w:rPr>
    </w:lvl>
    <w:lvl w:ilvl="4" w:tplc="04070003" w:tentative="1">
      <w:start w:val="1"/>
      <w:numFmt w:val="bullet"/>
      <w:lvlText w:val="o"/>
      <w:lvlJc w:val="left"/>
      <w:pPr>
        <w:ind w:left="3262" w:hanging="360"/>
      </w:pPr>
      <w:rPr>
        <w:rFonts w:ascii="Courier New" w:hAnsi="Courier New" w:cs="Courier New" w:hint="default"/>
      </w:rPr>
    </w:lvl>
    <w:lvl w:ilvl="5" w:tplc="04070005" w:tentative="1">
      <w:start w:val="1"/>
      <w:numFmt w:val="bullet"/>
      <w:lvlText w:val=""/>
      <w:lvlJc w:val="left"/>
      <w:pPr>
        <w:ind w:left="3982" w:hanging="360"/>
      </w:pPr>
      <w:rPr>
        <w:rFonts w:ascii="Wingdings" w:hAnsi="Wingdings" w:hint="default"/>
      </w:rPr>
    </w:lvl>
    <w:lvl w:ilvl="6" w:tplc="04070001" w:tentative="1">
      <w:start w:val="1"/>
      <w:numFmt w:val="bullet"/>
      <w:lvlText w:val=""/>
      <w:lvlJc w:val="left"/>
      <w:pPr>
        <w:ind w:left="4702" w:hanging="360"/>
      </w:pPr>
      <w:rPr>
        <w:rFonts w:ascii="Symbol" w:hAnsi="Symbol" w:hint="default"/>
      </w:rPr>
    </w:lvl>
    <w:lvl w:ilvl="7" w:tplc="04070003" w:tentative="1">
      <w:start w:val="1"/>
      <w:numFmt w:val="bullet"/>
      <w:lvlText w:val="o"/>
      <w:lvlJc w:val="left"/>
      <w:pPr>
        <w:ind w:left="5422" w:hanging="360"/>
      </w:pPr>
      <w:rPr>
        <w:rFonts w:ascii="Courier New" w:hAnsi="Courier New" w:cs="Courier New" w:hint="default"/>
      </w:rPr>
    </w:lvl>
    <w:lvl w:ilvl="8" w:tplc="04070005" w:tentative="1">
      <w:start w:val="1"/>
      <w:numFmt w:val="bullet"/>
      <w:lvlText w:val=""/>
      <w:lvlJc w:val="left"/>
      <w:pPr>
        <w:ind w:left="6142" w:hanging="360"/>
      </w:pPr>
      <w:rPr>
        <w:rFonts w:ascii="Wingdings" w:hAnsi="Wingdings" w:hint="default"/>
      </w:rPr>
    </w:lvl>
  </w:abstractNum>
  <w:abstractNum w:abstractNumId="11"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12" w15:restartNumberingAfterBreak="0">
    <w:nsid w:val="3F2121DD"/>
    <w:multiLevelType w:val="multilevel"/>
    <w:tmpl w:val="B8A41DA6"/>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13"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14" w15:restartNumberingAfterBreak="0">
    <w:nsid w:val="5A3D1079"/>
    <w:multiLevelType w:val="hybridMultilevel"/>
    <w:tmpl w:val="2E223F80"/>
    <w:lvl w:ilvl="0" w:tplc="04070017">
      <w:start w:val="1"/>
      <w:numFmt w:val="lowerLetter"/>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5FC95F79"/>
    <w:multiLevelType w:val="hybridMultilevel"/>
    <w:tmpl w:val="7250F9C2"/>
    <w:lvl w:ilvl="0" w:tplc="118A52F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17"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num w:numId="1" w16cid:durableId="887301754">
    <w:abstractNumId w:val="4"/>
  </w:num>
  <w:num w:numId="2" w16cid:durableId="395324552">
    <w:abstractNumId w:val="13"/>
  </w:num>
  <w:num w:numId="3" w16cid:durableId="1202936994">
    <w:abstractNumId w:val="17"/>
  </w:num>
  <w:num w:numId="4" w16cid:durableId="1562642015">
    <w:abstractNumId w:val="12"/>
  </w:num>
  <w:num w:numId="5" w16cid:durableId="479007028">
    <w:abstractNumId w:val="16"/>
  </w:num>
  <w:num w:numId="6" w16cid:durableId="1441753747">
    <w:abstractNumId w:val="11"/>
  </w:num>
  <w:num w:numId="7" w16cid:durableId="656567489">
    <w:abstractNumId w:val="1"/>
  </w:num>
  <w:num w:numId="8" w16cid:durableId="336007431">
    <w:abstractNumId w:val="5"/>
  </w:num>
  <w:num w:numId="9" w16cid:durableId="1436902963">
    <w:abstractNumId w:val="0"/>
  </w:num>
  <w:num w:numId="10" w16cid:durableId="372585126">
    <w:abstractNumId w:val="2"/>
  </w:num>
  <w:num w:numId="11" w16cid:durableId="1672029711">
    <w:abstractNumId w:val="9"/>
  </w:num>
  <w:num w:numId="12" w16cid:durableId="789007817">
    <w:abstractNumId w:val="6"/>
  </w:num>
  <w:num w:numId="13" w16cid:durableId="1405689141">
    <w:abstractNumId w:val="8"/>
  </w:num>
  <w:num w:numId="14" w16cid:durableId="1105421598">
    <w:abstractNumId w:val="7"/>
  </w:num>
  <w:num w:numId="15" w16cid:durableId="719012198">
    <w:abstractNumId w:val="10"/>
  </w:num>
  <w:num w:numId="16" w16cid:durableId="2119979563">
    <w:abstractNumId w:val="3"/>
  </w:num>
  <w:num w:numId="17" w16cid:durableId="25914341">
    <w:abstractNumId w:val="15"/>
  </w:num>
  <w:num w:numId="18" w16cid:durableId="1269309353">
    <w:abstractNumId w:val="14"/>
  </w:num>
  <w:num w:numId="19" w16cid:durableId="1633319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1" w:cryptProviderType="rsaAES" w:cryptAlgorithmClass="hash" w:cryptAlgorithmType="typeAny" w:cryptAlgorithmSid="14" w:cryptSpinCount="100000" w:hash="ZaaSECi5qu7eN5t9au9W5nZAX5dQpT6AjxmSHinljFhgswjRpYn3y2HC6f/zdGAo5sRJMcCAuOd3l7gUJDtspw==" w:salt="ZZAgtt9f3kPu62K1FVtSk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
    <w:docVar w:name="LA_TemplateID" w:val="Leer1"/>
    <w:docVar w:name="LA_TemplateVersion" w:val="2"/>
  </w:docVars>
  <w:rsids>
    <w:rsidRoot w:val="00BE1228"/>
    <w:rsid w:val="000119D8"/>
    <w:rsid w:val="00044EE9"/>
    <w:rsid w:val="000701DD"/>
    <w:rsid w:val="000817DC"/>
    <w:rsid w:val="000A421B"/>
    <w:rsid w:val="000A71DB"/>
    <w:rsid w:val="000B0F04"/>
    <w:rsid w:val="00101DAB"/>
    <w:rsid w:val="00105A0D"/>
    <w:rsid w:val="00112E48"/>
    <w:rsid w:val="0019573A"/>
    <w:rsid w:val="00196ABB"/>
    <w:rsid w:val="001F5743"/>
    <w:rsid w:val="001F5C63"/>
    <w:rsid w:val="00200F45"/>
    <w:rsid w:val="00235C99"/>
    <w:rsid w:val="0026638E"/>
    <w:rsid w:val="002B04A6"/>
    <w:rsid w:val="00311F74"/>
    <w:rsid w:val="00393353"/>
    <w:rsid w:val="003B2A44"/>
    <w:rsid w:val="003D0B27"/>
    <w:rsid w:val="003D421B"/>
    <w:rsid w:val="00471458"/>
    <w:rsid w:val="00485C64"/>
    <w:rsid w:val="00494A35"/>
    <w:rsid w:val="004B3DF5"/>
    <w:rsid w:val="004B660F"/>
    <w:rsid w:val="004D3108"/>
    <w:rsid w:val="004D527B"/>
    <w:rsid w:val="00556E47"/>
    <w:rsid w:val="00592858"/>
    <w:rsid w:val="005B3EF5"/>
    <w:rsid w:val="005E60B7"/>
    <w:rsid w:val="0060174A"/>
    <w:rsid w:val="006D07E2"/>
    <w:rsid w:val="006F1A96"/>
    <w:rsid w:val="007137A7"/>
    <w:rsid w:val="00740DCE"/>
    <w:rsid w:val="007523A5"/>
    <w:rsid w:val="007546DB"/>
    <w:rsid w:val="00757E40"/>
    <w:rsid w:val="00784991"/>
    <w:rsid w:val="00861192"/>
    <w:rsid w:val="008852D2"/>
    <w:rsid w:val="008E2A4E"/>
    <w:rsid w:val="008E6172"/>
    <w:rsid w:val="0091774A"/>
    <w:rsid w:val="00930F0D"/>
    <w:rsid w:val="009A58D9"/>
    <w:rsid w:val="009B3D07"/>
    <w:rsid w:val="009C1D31"/>
    <w:rsid w:val="009D002D"/>
    <w:rsid w:val="009D43AC"/>
    <w:rsid w:val="009F19D8"/>
    <w:rsid w:val="009F40F5"/>
    <w:rsid w:val="009F5DE1"/>
    <w:rsid w:val="009F7984"/>
    <w:rsid w:val="00A31433"/>
    <w:rsid w:val="00A32564"/>
    <w:rsid w:val="00A97CFA"/>
    <w:rsid w:val="00AA0A70"/>
    <w:rsid w:val="00AD7AB7"/>
    <w:rsid w:val="00B11F11"/>
    <w:rsid w:val="00B402D8"/>
    <w:rsid w:val="00B45755"/>
    <w:rsid w:val="00B977AE"/>
    <w:rsid w:val="00BA172A"/>
    <w:rsid w:val="00BB4993"/>
    <w:rsid w:val="00BE1228"/>
    <w:rsid w:val="00BE7025"/>
    <w:rsid w:val="00BF6493"/>
    <w:rsid w:val="00C12925"/>
    <w:rsid w:val="00D04092"/>
    <w:rsid w:val="00D42874"/>
    <w:rsid w:val="00D56E2A"/>
    <w:rsid w:val="00D60C60"/>
    <w:rsid w:val="00D7629E"/>
    <w:rsid w:val="00DE42D6"/>
    <w:rsid w:val="00E0288B"/>
    <w:rsid w:val="00E218EC"/>
    <w:rsid w:val="00E24C69"/>
    <w:rsid w:val="00E26071"/>
    <w:rsid w:val="00E4577A"/>
    <w:rsid w:val="00E5718D"/>
    <w:rsid w:val="00E714D2"/>
    <w:rsid w:val="00E87079"/>
    <w:rsid w:val="00EC14F8"/>
    <w:rsid w:val="00EC525B"/>
    <w:rsid w:val="00EE406C"/>
    <w:rsid w:val="00EE64FC"/>
    <w:rsid w:val="00F17D4F"/>
    <w:rsid w:val="00F4556E"/>
    <w:rsid w:val="00F67EDB"/>
    <w:rsid w:val="00F80083"/>
    <w:rsid w:val="00F84CE9"/>
    <w:rsid w:val="00F8647A"/>
    <w:rsid w:val="00F872C7"/>
    <w:rsid w:val="00FA018E"/>
    <w:rsid w:val="00FB676B"/>
    <w:rsid w:val="00FC1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993D0"/>
  <w15:chartTrackingRefBased/>
  <w15:docId w15:val="{7A4F1404-4498-4965-8D0C-C1BCA713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2A44"/>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uiPriority w:val="34"/>
    <w:semiHidden/>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F17D4F"/>
    <w:pPr>
      <w:keepNext/>
      <w:keepLines/>
      <w:numPr>
        <w:numId w:val="4"/>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F17D4F"/>
    <w:pPr>
      <w:keepNext/>
      <w:keepLines/>
      <w:numPr>
        <w:ilvl w:val="1"/>
        <w:numId w:val="4"/>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F17D4F"/>
    <w:pPr>
      <w:keepNext/>
      <w:keepLines/>
      <w:numPr>
        <w:ilvl w:val="2"/>
        <w:numId w:val="4"/>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F17D4F"/>
    <w:pPr>
      <w:keepNext/>
      <w:keepLines/>
      <w:numPr>
        <w:ilvl w:val="3"/>
        <w:numId w:val="4"/>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F17D4F"/>
    <w:pPr>
      <w:keepNext/>
      <w:keepLines/>
      <w:numPr>
        <w:ilvl w:val="4"/>
        <w:numId w:val="4"/>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F17D4F"/>
    <w:pPr>
      <w:keepNext/>
      <w:keepLines/>
      <w:numPr>
        <w:ilvl w:val="5"/>
        <w:numId w:val="4"/>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F17D4F"/>
    <w:pPr>
      <w:keepNext/>
      <w:keepLines/>
      <w:numPr>
        <w:ilvl w:val="6"/>
        <w:numId w:val="4"/>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F17D4F"/>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F17D4F"/>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F17D4F"/>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F17D4F"/>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F17D4F"/>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F17D4F"/>
    <w:pPr>
      <w:tabs>
        <w:tab w:val="left" w:pos="426"/>
        <w:tab w:val="right" w:leader="dot" w:pos="9062"/>
      </w:tabs>
      <w:spacing w:before="240" w:after="0"/>
      <w:ind w:left="425" w:hanging="425"/>
    </w:pPr>
    <w:rPr>
      <w:rFonts w:eastAsia="Times New Roman" w:cs="Times New Roman"/>
      <w:caps/>
      <w:szCs w:val="24"/>
      <w:lang w:eastAsia="de-DE"/>
    </w:rPr>
  </w:style>
  <w:style w:type="paragraph" w:styleId="Verzeichnis1">
    <w:name w:val="toc 1"/>
    <w:basedOn w:val="Standard"/>
    <w:next w:val="Standard"/>
    <w:autoRedefine/>
    <w:uiPriority w:val="39"/>
    <w:semiHidden/>
    <w:unhideWhenUsed/>
    <w:rsid w:val="004D3108"/>
    <w:pPr>
      <w:spacing w:after="100"/>
    </w:pPr>
  </w:style>
  <w:style w:type="paragraph" w:customStyle="1" w:styleId="TOCLAEbene2">
    <w:name w:val="TOC LA Ebene 2"/>
    <w:basedOn w:val="Verzeichnis2"/>
    <w:rsid w:val="00F17D4F"/>
    <w:pPr>
      <w:tabs>
        <w:tab w:val="left" w:pos="851"/>
        <w:tab w:val="right" w:leader="dot" w:pos="9062"/>
      </w:tabs>
      <w:spacing w:before="120" w:after="0"/>
      <w:ind w:left="851"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F17D4F"/>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F17D4F"/>
    <w:pPr>
      <w:tabs>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F17D4F"/>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table" w:styleId="Tabellenraster">
    <w:name w:val="Table Grid"/>
    <w:basedOn w:val="NormaleTabelle"/>
    <w:uiPriority w:val="59"/>
    <w:rsid w:val="00BE12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04092"/>
    <w:pPr>
      <w:spacing w:after="0" w:line="240" w:lineRule="auto"/>
    </w:pPr>
    <w:rPr>
      <w:rFonts w:ascii="Arial" w:hAnsi="Arial" w:cs="Arial"/>
      <w:sz w:val="21"/>
    </w:rPr>
  </w:style>
  <w:style w:type="character" w:styleId="Kommentarzeichen">
    <w:name w:val="annotation reference"/>
    <w:basedOn w:val="Absatz-Standardschriftart"/>
    <w:uiPriority w:val="99"/>
    <w:semiHidden/>
    <w:unhideWhenUsed/>
    <w:rsid w:val="009A58D9"/>
    <w:rPr>
      <w:sz w:val="16"/>
      <w:szCs w:val="16"/>
    </w:rPr>
  </w:style>
  <w:style w:type="paragraph" w:styleId="Kommentartext">
    <w:name w:val="annotation text"/>
    <w:basedOn w:val="Standard"/>
    <w:link w:val="KommentartextZchn"/>
    <w:uiPriority w:val="99"/>
    <w:unhideWhenUsed/>
    <w:rsid w:val="009A58D9"/>
    <w:rPr>
      <w:sz w:val="20"/>
      <w:szCs w:val="20"/>
    </w:rPr>
  </w:style>
  <w:style w:type="character" w:customStyle="1" w:styleId="KommentartextZchn">
    <w:name w:val="Kommentartext Zchn"/>
    <w:basedOn w:val="Absatz-Standardschriftart"/>
    <w:link w:val="Kommentartext"/>
    <w:uiPriority w:val="99"/>
    <w:rsid w:val="009A58D9"/>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9A58D9"/>
    <w:rPr>
      <w:b/>
      <w:bCs/>
    </w:rPr>
  </w:style>
  <w:style w:type="character" w:customStyle="1" w:styleId="KommentarthemaZchn">
    <w:name w:val="Kommentarthema Zchn"/>
    <w:basedOn w:val="KommentartextZchn"/>
    <w:link w:val="Kommentarthema"/>
    <w:uiPriority w:val="99"/>
    <w:semiHidden/>
    <w:rsid w:val="009A58D9"/>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leer1</Template>
  <TotalTime>0</TotalTime>
  <Pages>2</Pages>
  <Words>505</Words>
  <Characters>3182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KEKR</dc:creator>
  <cp:keywords/>
  <dc:description/>
  <cp:lastModifiedBy>Jukic, Mihaela</cp:lastModifiedBy>
  <cp:revision>5</cp:revision>
  <dcterms:created xsi:type="dcterms:W3CDTF">2026-07-15T08:27:00Z</dcterms:created>
  <dcterms:modified xsi:type="dcterms:W3CDTF">2026-07-15T08:28:00Z</dcterms:modified>
</cp:coreProperties>
</file>